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732C" w:rsidRDefault="00CC732C" w:rsidP="00CC73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James BLOUNT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CC732C" w:rsidRDefault="00CC732C" w:rsidP="00CC73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Esquire.</w:t>
      </w:r>
    </w:p>
    <w:p w:rsidR="00CC732C" w:rsidRDefault="00CC732C" w:rsidP="00CC732C">
      <w:pPr>
        <w:rPr>
          <w:rFonts w:ascii="Times New Roman" w:hAnsi="Times New Roman" w:cs="Times New Roman"/>
        </w:rPr>
      </w:pPr>
    </w:p>
    <w:p w:rsidR="00CC732C" w:rsidRDefault="00CC732C" w:rsidP="00CC732C">
      <w:pPr>
        <w:rPr>
          <w:rFonts w:ascii="Times New Roman" w:hAnsi="Times New Roman" w:cs="Times New Roman"/>
        </w:rPr>
      </w:pPr>
    </w:p>
    <w:p w:rsidR="00CC732C" w:rsidRDefault="00CC732C" w:rsidP="00CC73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trespass and taking against Thomas </w:t>
      </w:r>
      <w:proofErr w:type="spellStart"/>
      <w:r>
        <w:rPr>
          <w:rFonts w:ascii="Times New Roman" w:hAnsi="Times New Roman" w:cs="Times New Roman"/>
        </w:rPr>
        <w:t>Alenson</w:t>
      </w:r>
      <w:proofErr w:type="spellEnd"/>
      <w:r>
        <w:rPr>
          <w:rFonts w:ascii="Times New Roman" w:hAnsi="Times New Roman" w:cs="Times New Roman"/>
        </w:rPr>
        <w:t xml:space="preserve"> of</w:t>
      </w:r>
    </w:p>
    <w:p w:rsidR="00CC732C" w:rsidRDefault="00CC732C" w:rsidP="00CC73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Hanbury, Staffordshire(q.v.).</w:t>
      </w:r>
    </w:p>
    <w:p w:rsidR="00CC732C" w:rsidRDefault="00CC732C" w:rsidP="00CC73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)</w:t>
      </w:r>
      <w:proofErr w:type="gramEnd"/>
    </w:p>
    <w:p w:rsidR="00D2672C" w:rsidRDefault="00D2672C" w:rsidP="00D267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Helen Delves (née </w:t>
      </w:r>
      <w:proofErr w:type="gramStart"/>
      <w:r>
        <w:rPr>
          <w:rFonts w:ascii="Times New Roman" w:hAnsi="Times New Roman" w:cs="Times New Roman"/>
        </w:rPr>
        <w:t>Egerton)(</w:t>
      </w:r>
      <w:proofErr w:type="gramEnd"/>
      <w:r>
        <w:rPr>
          <w:rFonts w:ascii="Times New Roman" w:hAnsi="Times New Roman" w:cs="Times New Roman"/>
        </w:rPr>
        <w:t>q.v.) brought a plaint of debt against him.</w:t>
      </w:r>
    </w:p>
    <w:p w:rsidR="00D2672C" w:rsidRDefault="00D2672C" w:rsidP="00D267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B46473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D2672C" w:rsidRDefault="00D2672C" w:rsidP="00CC732C">
      <w:pPr>
        <w:rPr>
          <w:rFonts w:ascii="Times New Roman" w:hAnsi="Times New Roman" w:cs="Times New Roman"/>
        </w:rPr>
      </w:pPr>
    </w:p>
    <w:p w:rsidR="00CC732C" w:rsidRDefault="00CC732C" w:rsidP="00CC732C">
      <w:pPr>
        <w:rPr>
          <w:rFonts w:ascii="Times New Roman" w:hAnsi="Times New Roman" w:cs="Times New Roman"/>
        </w:rPr>
      </w:pPr>
    </w:p>
    <w:p w:rsidR="00CC732C" w:rsidRDefault="00CC732C" w:rsidP="00CC732C">
      <w:pPr>
        <w:rPr>
          <w:rFonts w:ascii="Times New Roman" w:hAnsi="Times New Roman" w:cs="Times New Roman"/>
        </w:rPr>
      </w:pPr>
    </w:p>
    <w:p w:rsidR="00CC732C" w:rsidRDefault="00CC732C" w:rsidP="00CC73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 February 2017</w:t>
      </w:r>
    </w:p>
    <w:p w:rsidR="00D2672C" w:rsidRDefault="00D2672C" w:rsidP="00CC73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7 December 2017</w:t>
      </w:r>
      <w:bookmarkStart w:id="0" w:name="_GoBack"/>
      <w:bookmarkEnd w:id="0"/>
    </w:p>
    <w:p w:rsidR="006B2F86" w:rsidRPr="00E71FC3" w:rsidRDefault="00D2672C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732C" w:rsidRDefault="00CC732C" w:rsidP="00E71FC3">
      <w:r>
        <w:separator/>
      </w:r>
    </w:p>
  </w:endnote>
  <w:endnote w:type="continuationSeparator" w:id="0">
    <w:p w:rsidR="00CC732C" w:rsidRDefault="00CC732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732C" w:rsidRDefault="00CC732C" w:rsidP="00E71FC3">
      <w:r>
        <w:separator/>
      </w:r>
    </w:p>
  </w:footnote>
  <w:footnote w:type="continuationSeparator" w:id="0">
    <w:p w:rsidR="00CC732C" w:rsidRDefault="00CC732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732C"/>
    <w:rsid w:val="001A7C09"/>
    <w:rsid w:val="00577BD5"/>
    <w:rsid w:val="00656CBA"/>
    <w:rsid w:val="006A1F77"/>
    <w:rsid w:val="00733BE7"/>
    <w:rsid w:val="00AB52E8"/>
    <w:rsid w:val="00B16D3F"/>
    <w:rsid w:val="00BB41AC"/>
    <w:rsid w:val="00CC732C"/>
    <w:rsid w:val="00D2672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0A0BF0"/>
  <w15:chartTrackingRefBased/>
  <w15:docId w15:val="{E331D0A8-E68E-472C-A1C4-AB141BB4E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C732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D2672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2017-02-28T21:48:00Z</dcterms:created>
  <dcterms:modified xsi:type="dcterms:W3CDTF">2017-12-07T09:57:00Z</dcterms:modified>
</cp:coreProperties>
</file>